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8EB" w:rsidRDefault="00B058EB" w:rsidP="00144559">
      <w:pPr>
        <w:pStyle w:val="Heading5"/>
        <w:rPr>
          <w:b/>
          <w:color w:val="0000FF"/>
          <w:szCs w:val="28"/>
        </w:rPr>
      </w:pPr>
      <w:r w:rsidRPr="00576438">
        <w:rPr>
          <w:b/>
          <w:noProof/>
          <w:color w:val="0000FF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1Починковский р-он _герб_рис" style="width:46.5pt;height:78.75pt;visibility:visible">
            <v:imagedata r:id="rId6" o:title=""/>
          </v:shape>
        </w:pict>
      </w:r>
    </w:p>
    <w:p w:rsidR="00B058EB" w:rsidRDefault="00B058EB" w:rsidP="00144559">
      <w:pPr>
        <w:pStyle w:val="Heading5"/>
        <w:rPr>
          <w:b/>
          <w:color w:val="0000FF"/>
          <w:szCs w:val="28"/>
        </w:rPr>
      </w:pPr>
    </w:p>
    <w:p w:rsidR="00B058EB" w:rsidRDefault="00B058EB" w:rsidP="00144559">
      <w:pPr>
        <w:pStyle w:val="Heading5"/>
        <w:rPr>
          <w:b/>
          <w:color w:val="0000FF"/>
          <w:szCs w:val="28"/>
        </w:rPr>
      </w:pPr>
      <w:r>
        <w:rPr>
          <w:b/>
          <w:color w:val="0000FF"/>
          <w:szCs w:val="28"/>
        </w:rPr>
        <w:t>СОВЕТ ДЕПУТАТОВ</w:t>
      </w:r>
    </w:p>
    <w:p w:rsidR="00B058EB" w:rsidRDefault="00B058EB" w:rsidP="00144559">
      <w:pPr>
        <w:pStyle w:val="Heading5"/>
        <w:rPr>
          <w:b/>
          <w:color w:val="0000FF"/>
          <w:szCs w:val="28"/>
        </w:rPr>
      </w:pPr>
      <w:r>
        <w:rPr>
          <w:b/>
          <w:color w:val="0000FF"/>
          <w:szCs w:val="28"/>
        </w:rPr>
        <w:t>МУНИЦИПАЛЬНОГО ОБРАЗОВАНИЯ «ПОЧИНКОВСКИЙ РАЙОН» СМОЛЕНСКОЙ ОБЛАСТИ</w:t>
      </w:r>
    </w:p>
    <w:p w:rsidR="00B058EB" w:rsidRDefault="00B058EB" w:rsidP="00144559">
      <w:pPr>
        <w:pStyle w:val="Heading5"/>
        <w:rPr>
          <w:b/>
          <w:color w:val="0000FF"/>
          <w:szCs w:val="28"/>
        </w:rPr>
      </w:pPr>
    </w:p>
    <w:p w:rsidR="00B058EB" w:rsidRDefault="00B058EB" w:rsidP="00144559">
      <w:pPr>
        <w:pStyle w:val="Heading5"/>
        <w:rPr>
          <w:b/>
          <w:color w:val="0000FF"/>
          <w:szCs w:val="28"/>
        </w:rPr>
      </w:pPr>
      <w:r>
        <w:rPr>
          <w:b/>
          <w:color w:val="0000FF"/>
          <w:szCs w:val="28"/>
        </w:rPr>
        <w:t>Р Е Ш Е Н И Е</w:t>
      </w:r>
    </w:p>
    <w:p w:rsidR="00B058EB" w:rsidRDefault="00B058EB" w:rsidP="00144559">
      <w:pPr>
        <w:pStyle w:val="Heading5"/>
        <w:jc w:val="left"/>
        <w:rPr>
          <w:b/>
          <w:color w:val="0000FF"/>
          <w:szCs w:val="28"/>
        </w:rPr>
      </w:pPr>
    </w:p>
    <w:p w:rsidR="00B058EB" w:rsidRPr="00144559" w:rsidRDefault="00B058EB" w:rsidP="00144559">
      <w:pPr>
        <w:rPr>
          <w:b/>
          <w:color w:val="0000FF"/>
          <w:sz w:val="28"/>
          <w:szCs w:val="28"/>
        </w:rPr>
      </w:pPr>
      <w:r w:rsidRPr="00144559">
        <w:rPr>
          <w:b/>
          <w:color w:val="0000FF"/>
          <w:sz w:val="28"/>
          <w:szCs w:val="28"/>
        </w:rPr>
        <w:t xml:space="preserve">от </w:t>
      </w:r>
      <w:r>
        <w:rPr>
          <w:b/>
          <w:color w:val="0000FF"/>
          <w:sz w:val="28"/>
          <w:szCs w:val="28"/>
        </w:rPr>
        <w:t xml:space="preserve"> 28.01.2015  № 17</w:t>
      </w:r>
      <w:r w:rsidRPr="00144559">
        <w:rPr>
          <w:b/>
          <w:color w:val="0000FF"/>
          <w:sz w:val="28"/>
          <w:szCs w:val="28"/>
        </w:rPr>
        <w:t xml:space="preserve">                                          </w:t>
      </w:r>
    </w:p>
    <w:p w:rsidR="00B058EB" w:rsidRPr="00144559" w:rsidRDefault="00B058EB" w:rsidP="00144559">
      <w:pPr>
        <w:rPr>
          <w:b/>
          <w:color w:val="0000FF"/>
          <w:sz w:val="28"/>
          <w:szCs w:val="28"/>
        </w:rPr>
      </w:pPr>
    </w:p>
    <w:p w:rsidR="00B058EB" w:rsidRDefault="00B058EB" w:rsidP="002149F7">
      <w:pPr>
        <w:rPr>
          <w:b/>
          <w:sz w:val="28"/>
        </w:rPr>
      </w:pPr>
    </w:p>
    <w:p w:rsidR="00B058EB" w:rsidRDefault="00B058EB" w:rsidP="0029590D">
      <w:pPr>
        <w:ind w:right="5670"/>
        <w:rPr>
          <w:sz w:val="28"/>
        </w:rPr>
      </w:pPr>
      <w:r>
        <w:rPr>
          <w:sz w:val="28"/>
        </w:rPr>
        <w:t>О   комиссии по проведению опроса жителей    Васьковского    сельского поселения  Починковского  района Смоленской области</w:t>
      </w:r>
    </w:p>
    <w:p w:rsidR="00B058EB" w:rsidRDefault="00B058EB" w:rsidP="002149F7">
      <w:pPr>
        <w:jc w:val="both"/>
        <w:rPr>
          <w:sz w:val="28"/>
        </w:rPr>
      </w:pPr>
      <w:r>
        <w:rPr>
          <w:sz w:val="28"/>
        </w:rPr>
        <w:t xml:space="preserve">    </w:t>
      </w:r>
    </w:p>
    <w:p w:rsidR="00B058EB" w:rsidRDefault="00B058EB" w:rsidP="002149F7">
      <w:pPr>
        <w:jc w:val="both"/>
        <w:rPr>
          <w:sz w:val="28"/>
        </w:rPr>
      </w:pPr>
    </w:p>
    <w:p w:rsidR="00B058EB" w:rsidRDefault="00B058EB" w:rsidP="002149F7">
      <w:pPr>
        <w:ind w:firstLine="567"/>
        <w:jc w:val="both"/>
        <w:rPr>
          <w:sz w:val="28"/>
        </w:rPr>
      </w:pPr>
      <w:r>
        <w:rPr>
          <w:sz w:val="28"/>
        </w:rPr>
        <w:t xml:space="preserve">     Совет депутатов муниципального образования «Починковский район» Смоленской области</w:t>
      </w:r>
    </w:p>
    <w:p w:rsidR="00B058EB" w:rsidRDefault="00B058EB" w:rsidP="002149F7">
      <w:pPr>
        <w:jc w:val="both"/>
        <w:rPr>
          <w:sz w:val="28"/>
        </w:rPr>
      </w:pPr>
    </w:p>
    <w:p w:rsidR="00B058EB" w:rsidRDefault="00B058EB" w:rsidP="002149F7">
      <w:pPr>
        <w:jc w:val="both"/>
        <w:rPr>
          <w:b/>
          <w:sz w:val="28"/>
        </w:rPr>
      </w:pPr>
      <w:r>
        <w:rPr>
          <w:sz w:val="28"/>
        </w:rPr>
        <w:t xml:space="preserve">    </w:t>
      </w:r>
      <w:r>
        <w:rPr>
          <w:b/>
          <w:sz w:val="28"/>
        </w:rPr>
        <w:t>РЕШИЛ:</w:t>
      </w:r>
    </w:p>
    <w:p w:rsidR="00B058EB" w:rsidRDefault="00B058EB" w:rsidP="002149F7">
      <w:pPr>
        <w:jc w:val="both"/>
        <w:rPr>
          <w:sz w:val="28"/>
        </w:rPr>
      </w:pPr>
    </w:p>
    <w:p w:rsidR="00B058EB" w:rsidRDefault="00B058EB" w:rsidP="006533F9">
      <w:pPr>
        <w:ind w:firstLine="567"/>
        <w:jc w:val="both"/>
        <w:rPr>
          <w:sz w:val="28"/>
        </w:rPr>
      </w:pPr>
      <w:r>
        <w:rPr>
          <w:sz w:val="28"/>
        </w:rPr>
        <w:t xml:space="preserve">   1. Создать комиссию по проведению опроса жителей Васьковского сельского поселения Починковского района Смоленской области в количестве 5 человек.</w:t>
      </w:r>
    </w:p>
    <w:p w:rsidR="00B058EB" w:rsidRDefault="00B058EB" w:rsidP="006533F9">
      <w:pPr>
        <w:ind w:firstLine="567"/>
        <w:jc w:val="both"/>
        <w:rPr>
          <w:sz w:val="28"/>
        </w:rPr>
      </w:pPr>
      <w:r>
        <w:rPr>
          <w:sz w:val="28"/>
        </w:rPr>
        <w:t>2. Утвердить следующий состав комиссии по проведению опроса жителей Васьковского сельского поселения Починковского района Смоленской области:</w:t>
      </w:r>
    </w:p>
    <w:p w:rsidR="00B058EB" w:rsidRDefault="00B058EB" w:rsidP="007E37BD">
      <w:pPr>
        <w:ind w:firstLine="708"/>
        <w:jc w:val="both"/>
        <w:rPr>
          <w:sz w:val="28"/>
        </w:rPr>
      </w:pPr>
      <w:r>
        <w:rPr>
          <w:sz w:val="28"/>
        </w:rPr>
        <w:t>- Конопелькина Татьяна Викторовна, управляющий делами Администрации муниципального образования «Починковский район» Смоленской области.</w:t>
      </w:r>
    </w:p>
    <w:p w:rsidR="00B058EB" w:rsidRDefault="00B058EB" w:rsidP="007E37BD">
      <w:pPr>
        <w:ind w:firstLine="708"/>
        <w:jc w:val="both"/>
        <w:rPr>
          <w:sz w:val="28"/>
        </w:rPr>
      </w:pPr>
      <w:r>
        <w:rPr>
          <w:sz w:val="28"/>
        </w:rPr>
        <w:t>- Карипова Валентина Николаевна, начальник отдела по организационному обеспечению деятельности Совета депутатов муниципального образования «Починковский район» Смоленской области.</w:t>
      </w:r>
    </w:p>
    <w:p w:rsidR="00B058EB" w:rsidRDefault="00B058EB" w:rsidP="007E37BD">
      <w:pPr>
        <w:ind w:firstLine="708"/>
        <w:jc w:val="both"/>
        <w:rPr>
          <w:sz w:val="28"/>
        </w:rPr>
      </w:pPr>
      <w:r>
        <w:rPr>
          <w:sz w:val="28"/>
        </w:rPr>
        <w:t>- Анищенко Виктория Витальевна, ведущий специалист по правотворческой деятельности Отдела юридической работы Администрации муниципального образования «Починковский район» Смоленской области.</w:t>
      </w:r>
    </w:p>
    <w:p w:rsidR="00B058EB" w:rsidRDefault="00B058EB" w:rsidP="007E37BD">
      <w:pPr>
        <w:ind w:firstLine="708"/>
        <w:jc w:val="both"/>
        <w:rPr>
          <w:sz w:val="28"/>
        </w:rPr>
      </w:pPr>
      <w:r>
        <w:rPr>
          <w:sz w:val="28"/>
        </w:rPr>
        <w:t>- Жуков Олег Игоревич, Глава Васьковского сельского поселения Починковского района Смоленской области (по согласованию).</w:t>
      </w:r>
    </w:p>
    <w:p w:rsidR="00B058EB" w:rsidRDefault="00B058EB" w:rsidP="007E37BD">
      <w:pPr>
        <w:ind w:firstLine="708"/>
        <w:jc w:val="both"/>
        <w:rPr>
          <w:sz w:val="28"/>
        </w:rPr>
      </w:pPr>
      <w:r>
        <w:rPr>
          <w:sz w:val="28"/>
        </w:rPr>
        <w:t>- Козлова Татьяна Александровна, ведущий специалист Отдела образования Администрации муниципального образования «Починковский район» Смоленской области.</w:t>
      </w:r>
    </w:p>
    <w:p w:rsidR="00B058EB" w:rsidRDefault="00B058EB" w:rsidP="007E37BD">
      <w:pPr>
        <w:ind w:firstLine="708"/>
        <w:jc w:val="both"/>
        <w:rPr>
          <w:sz w:val="28"/>
        </w:rPr>
      </w:pPr>
      <w:r>
        <w:rPr>
          <w:sz w:val="28"/>
        </w:rPr>
        <w:t>3. Назначить председателем комиссии</w:t>
      </w:r>
      <w:r w:rsidRPr="007E37BD">
        <w:rPr>
          <w:sz w:val="28"/>
        </w:rPr>
        <w:t xml:space="preserve"> </w:t>
      </w:r>
      <w:r>
        <w:rPr>
          <w:sz w:val="28"/>
        </w:rPr>
        <w:t>по проведению опроса жителей Васьковского сельского поселения Починковского района Смоленской области Конопелькину Татьяну Викторовну, управляющего делами Администрации муниципального образования «Починковский район» Смоленской области.</w:t>
      </w:r>
    </w:p>
    <w:p w:rsidR="00B058EB" w:rsidRDefault="00B058EB" w:rsidP="007E37BD">
      <w:pPr>
        <w:ind w:firstLine="708"/>
        <w:jc w:val="both"/>
        <w:rPr>
          <w:sz w:val="28"/>
        </w:rPr>
      </w:pPr>
      <w:r>
        <w:rPr>
          <w:sz w:val="28"/>
        </w:rPr>
        <w:t>4. Председателю</w:t>
      </w:r>
      <w:r w:rsidRPr="007E37BD">
        <w:rPr>
          <w:sz w:val="28"/>
        </w:rPr>
        <w:t xml:space="preserve"> </w:t>
      </w:r>
      <w:r>
        <w:rPr>
          <w:sz w:val="28"/>
        </w:rPr>
        <w:t>комиссии</w:t>
      </w:r>
      <w:r w:rsidRPr="007E37BD">
        <w:rPr>
          <w:sz w:val="28"/>
        </w:rPr>
        <w:t xml:space="preserve"> </w:t>
      </w:r>
      <w:r>
        <w:rPr>
          <w:sz w:val="28"/>
        </w:rPr>
        <w:t xml:space="preserve">по проведению опроса жителей Васьковского сельского поселения Починковского района Смоленской области (Т.В. Конопелькина) провести организационное заседание комиссии </w:t>
      </w:r>
      <w:r w:rsidRPr="00961225">
        <w:rPr>
          <w:sz w:val="28"/>
        </w:rPr>
        <w:t>04.02.2015</w:t>
      </w:r>
      <w:r>
        <w:rPr>
          <w:sz w:val="28"/>
        </w:rPr>
        <w:t>.</w:t>
      </w:r>
    </w:p>
    <w:p w:rsidR="00B058EB" w:rsidRDefault="00B058EB" w:rsidP="007E37BD">
      <w:pPr>
        <w:ind w:firstLine="567"/>
        <w:jc w:val="both"/>
        <w:rPr>
          <w:sz w:val="28"/>
        </w:rPr>
      </w:pPr>
    </w:p>
    <w:p w:rsidR="00B058EB" w:rsidRDefault="00B058EB" w:rsidP="007E37BD">
      <w:pPr>
        <w:ind w:firstLine="567"/>
        <w:jc w:val="both"/>
        <w:rPr>
          <w:sz w:val="28"/>
        </w:rPr>
      </w:pPr>
    </w:p>
    <w:p w:rsidR="00B058EB" w:rsidRDefault="00B058EB" w:rsidP="007E37BD">
      <w:pPr>
        <w:ind w:firstLine="567"/>
        <w:jc w:val="both"/>
        <w:rPr>
          <w:sz w:val="28"/>
        </w:rPr>
      </w:pPr>
    </w:p>
    <w:p w:rsidR="00B058EB" w:rsidRDefault="00B058EB" w:rsidP="002149F7">
      <w:pPr>
        <w:jc w:val="both"/>
        <w:rPr>
          <w:sz w:val="28"/>
        </w:rPr>
      </w:pPr>
      <w:r>
        <w:rPr>
          <w:sz w:val="28"/>
        </w:rPr>
        <w:t>Глава муниципального образования</w:t>
      </w:r>
    </w:p>
    <w:p w:rsidR="00B058EB" w:rsidRDefault="00B058EB" w:rsidP="002149F7">
      <w:pPr>
        <w:jc w:val="both"/>
        <w:rPr>
          <w:sz w:val="28"/>
        </w:rPr>
      </w:pPr>
      <w:r>
        <w:rPr>
          <w:sz w:val="28"/>
        </w:rPr>
        <w:t>«Починковский район»</w:t>
      </w:r>
    </w:p>
    <w:p w:rsidR="00B058EB" w:rsidRDefault="00B058EB" w:rsidP="002149F7">
      <w:pPr>
        <w:jc w:val="both"/>
        <w:rPr>
          <w:sz w:val="28"/>
        </w:rPr>
      </w:pPr>
      <w:r>
        <w:rPr>
          <w:sz w:val="28"/>
        </w:rPr>
        <w:t xml:space="preserve">Смоленской области                                                                        </w:t>
      </w:r>
      <w:r w:rsidRPr="00F74C76">
        <w:rPr>
          <w:b/>
          <w:sz w:val="28"/>
        </w:rPr>
        <w:t>В.Н. Мудряков</w:t>
      </w:r>
      <w:r>
        <w:rPr>
          <w:sz w:val="28"/>
        </w:rPr>
        <w:t xml:space="preserve">                               </w:t>
      </w:r>
    </w:p>
    <w:p w:rsidR="00B058EB" w:rsidRDefault="00B058EB"/>
    <w:sectPr w:rsidR="00B058EB" w:rsidSect="00F74C76">
      <w:headerReference w:type="default" r:id="rId7"/>
      <w:pgSz w:w="11906" w:h="16838"/>
      <w:pgMar w:top="568" w:right="566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8EB" w:rsidRDefault="00B058EB" w:rsidP="00F74C76">
      <w:r>
        <w:separator/>
      </w:r>
    </w:p>
  </w:endnote>
  <w:endnote w:type="continuationSeparator" w:id="1">
    <w:p w:rsidR="00B058EB" w:rsidRDefault="00B058EB" w:rsidP="00F74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8EB" w:rsidRDefault="00B058EB" w:rsidP="00F74C76">
      <w:r>
        <w:separator/>
      </w:r>
    </w:p>
  </w:footnote>
  <w:footnote w:type="continuationSeparator" w:id="1">
    <w:p w:rsidR="00B058EB" w:rsidRDefault="00B058EB" w:rsidP="00F74C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8EB" w:rsidRDefault="00B058EB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B058EB" w:rsidRDefault="00B058E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9F7"/>
    <w:rsid w:val="000A194E"/>
    <w:rsid w:val="00144559"/>
    <w:rsid w:val="00145499"/>
    <w:rsid w:val="00156A7A"/>
    <w:rsid w:val="002149F7"/>
    <w:rsid w:val="002532D8"/>
    <w:rsid w:val="0029590D"/>
    <w:rsid w:val="003807C3"/>
    <w:rsid w:val="00384E0A"/>
    <w:rsid w:val="003B179F"/>
    <w:rsid w:val="004F490C"/>
    <w:rsid w:val="00576438"/>
    <w:rsid w:val="006533F9"/>
    <w:rsid w:val="00667632"/>
    <w:rsid w:val="00672BFF"/>
    <w:rsid w:val="00755DF1"/>
    <w:rsid w:val="007E2DD9"/>
    <w:rsid w:val="007E37BD"/>
    <w:rsid w:val="008029AD"/>
    <w:rsid w:val="00896F68"/>
    <w:rsid w:val="00900586"/>
    <w:rsid w:val="00920629"/>
    <w:rsid w:val="00961225"/>
    <w:rsid w:val="00A1396D"/>
    <w:rsid w:val="00A71DA3"/>
    <w:rsid w:val="00B058EB"/>
    <w:rsid w:val="00C0531E"/>
    <w:rsid w:val="00C70BDE"/>
    <w:rsid w:val="00CC6F96"/>
    <w:rsid w:val="00D16943"/>
    <w:rsid w:val="00D21AD4"/>
    <w:rsid w:val="00DA5CDE"/>
    <w:rsid w:val="00DD68FB"/>
    <w:rsid w:val="00E055B6"/>
    <w:rsid w:val="00E31F96"/>
    <w:rsid w:val="00E5500F"/>
    <w:rsid w:val="00EC6D1A"/>
    <w:rsid w:val="00F74C76"/>
    <w:rsid w:val="00F9290B"/>
    <w:rsid w:val="00FD70B6"/>
    <w:rsid w:val="00FF2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9F7"/>
    <w:rPr>
      <w:rFonts w:ascii="Times New Roman" w:eastAsia="Times New Roman" w:hAnsi="Times New Roman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44559"/>
    <w:pPr>
      <w:keepNext/>
      <w:jc w:val="center"/>
      <w:outlineLvl w:val="4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44559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676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632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667632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67632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F74C7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74C76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74C7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4C76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9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319</Words>
  <Characters>1819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555</dc:creator>
  <cp:keywords/>
  <dc:description/>
  <cp:lastModifiedBy>Администрация</cp:lastModifiedBy>
  <cp:revision>2</cp:revision>
  <cp:lastPrinted>2014-10-28T08:28:00Z</cp:lastPrinted>
  <dcterms:created xsi:type="dcterms:W3CDTF">2015-02-26T12:49:00Z</dcterms:created>
  <dcterms:modified xsi:type="dcterms:W3CDTF">2015-02-26T12:49:00Z</dcterms:modified>
</cp:coreProperties>
</file>