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8E" w:rsidRDefault="0086448E" w:rsidP="008F036E">
      <w:pPr>
        <w:pStyle w:val="Heading5"/>
        <w:rPr>
          <w:b/>
          <w:color w:val="0000FF"/>
          <w:szCs w:val="28"/>
        </w:rPr>
      </w:pPr>
      <w:r w:rsidRPr="006B530B">
        <w:rPr>
          <w:b/>
          <w:noProof/>
          <w:color w:val="0000FF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1Починковский р-он _герб_рис" style="width:46.5pt;height:78.75pt;visibility:visible">
            <v:imagedata r:id="rId6" o:title=""/>
          </v:shape>
        </w:pict>
      </w:r>
    </w:p>
    <w:p w:rsidR="0086448E" w:rsidRDefault="0086448E" w:rsidP="008F036E">
      <w:pPr>
        <w:pStyle w:val="Heading5"/>
        <w:rPr>
          <w:b/>
          <w:color w:val="0000FF"/>
          <w:szCs w:val="28"/>
        </w:rPr>
      </w:pPr>
    </w:p>
    <w:p w:rsidR="0086448E" w:rsidRDefault="0086448E" w:rsidP="008F036E">
      <w:pPr>
        <w:pStyle w:val="Heading5"/>
        <w:rPr>
          <w:b/>
          <w:color w:val="0000FF"/>
          <w:szCs w:val="28"/>
        </w:rPr>
      </w:pPr>
      <w:r>
        <w:rPr>
          <w:b/>
          <w:color w:val="0000FF"/>
          <w:szCs w:val="28"/>
        </w:rPr>
        <w:t>СОВЕТ ДЕПУТАТОВ</w:t>
      </w:r>
    </w:p>
    <w:p w:rsidR="0086448E" w:rsidRDefault="0086448E" w:rsidP="008F036E">
      <w:pPr>
        <w:pStyle w:val="Heading5"/>
        <w:rPr>
          <w:b/>
          <w:color w:val="0000FF"/>
          <w:szCs w:val="28"/>
        </w:rPr>
      </w:pPr>
      <w:r>
        <w:rPr>
          <w:b/>
          <w:color w:val="0000FF"/>
          <w:szCs w:val="28"/>
        </w:rPr>
        <w:t>МУНИЦИПАЛЬНОГО ОБРАЗОВАНИЯ «ПОЧИНКОВСКИЙ РАЙОН» СМОЛЕНСКОЙ ОБЛАСТИ</w:t>
      </w:r>
    </w:p>
    <w:p w:rsidR="0086448E" w:rsidRDefault="0086448E" w:rsidP="008F036E">
      <w:pPr>
        <w:pStyle w:val="Heading5"/>
        <w:rPr>
          <w:b/>
          <w:color w:val="0000FF"/>
          <w:szCs w:val="28"/>
        </w:rPr>
      </w:pPr>
    </w:p>
    <w:p w:rsidR="0086448E" w:rsidRDefault="0086448E" w:rsidP="008F036E">
      <w:pPr>
        <w:pStyle w:val="Heading5"/>
        <w:rPr>
          <w:b/>
          <w:color w:val="0000FF"/>
          <w:szCs w:val="28"/>
        </w:rPr>
      </w:pPr>
      <w:r>
        <w:rPr>
          <w:b/>
          <w:color w:val="0000FF"/>
          <w:szCs w:val="28"/>
        </w:rPr>
        <w:t>Р Е Ш Е Н И Е</w:t>
      </w:r>
    </w:p>
    <w:p w:rsidR="0086448E" w:rsidRDefault="0086448E" w:rsidP="008F036E">
      <w:pPr>
        <w:pStyle w:val="Heading5"/>
        <w:rPr>
          <w:b/>
          <w:color w:val="0000FF"/>
          <w:szCs w:val="28"/>
        </w:rPr>
      </w:pPr>
    </w:p>
    <w:p w:rsidR="0086448E" w:rsidRPr="008F036E" w:rsidRDefault="0086448E" w:rsidP="008F036E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о</w:t>
      </w:r>
      <w:r w:rsidRPr="008F036E">
        <w:rPr>
          <w:b/>
          <w:color w:val="0000FF"/>
          <w:sz w:val="28"/>
          <w:szCs w:val="28"/>
        </w:rPr>
        <w:t>т</w:t>
      </w:r>
      <w:r>
        <w:rPr>
          <w:b/>
          <w:color w:val="0000FF"/>
          <w:sz w:val="28"/>
          <w:szCs w:val="28"/>
        </w:rPr>
        <w:t xml:space="preserve"> </w:t>
      </w:r>
      <w:r w:rsidRPr="008F036E">
        <w:rPr>
          <w:b/>
          <w:color w:val="0000FF"/>
          <w:sz w:val="28"/>
          <w:szCs w:val="28"/>
        </w:rPr>
        <w:t xml:space="preserve"> </w:t>
      </w:r>
      <w:r>
        <w:rPr>
          <w:b/>
          <w:color w:val="0000FF"/>
          <w:sz w:val="28"/>
          <w:szCs w:val="28"/>
        </w:rPr>
        <w:t xml:space="preserve">28.01.2015 </w:t>
      </w:r>
      <w:r w:rsidRPr="008F036E">
        <w:rPr>
          <w:b/>
          <w:color w:val="0000FF"/>
          <w:sz w:val="28"/>
          <w:szCs w:val="28"/>
        </w:rPr>
        <w:t>№</w:t>
      </w:r>
      <w:r>
        <w:rPr>
          <w:b/>
          <w:color w:val="0000FF"/>
          <w:sz w:val="28"/>
          <w:szCs w:val="28"/>
        </w:rPr>
        <w:t xml:space="preserve">  16</w:t>
      </w:r>
      <w:r w:rsidRPr="008F036E">
        <w:rPr>
          <w:b/>
          <w:color w:val="0000FF"/>
          <w:sz w:val="28"/>
          <w:szCs w:val="28"/>
        </w:rPr>
        <w:t xml:space="preserve">                                         </w:t>
      </w:r>
    </w:p>
    <w:p w:rsidR="0086448E" w:rsidRDefault="0086448E" w:rsidP="00D707F3">
      <w:pPr>
        <w:jc w:val="center"/>
        <w:rPr>
          <w:sz w:val="28"/>
        </w:rPr>
      </w:pPr>
    </w:p>
    <w:p w:rsidR="0086448E" w:rsidRDefault="0086448E" w:rsidP="00D707F3">
      <w:pPr>
        <w:pStyle w:val="BodyTextIndent"/>
        <w:ind w:left="480" w:hanging="54"/>
        <w:jc w:val="center"/>
        <w:rPr>
          <w:b/>
        </w:rPr>
      </w:pPr>
    </w:p>
    <w:p w:rsidR="0086448E" w:rsidRDefault="0086448E" w:rsidP="00D707F3">
      <w:pPr>
        <w:spacing w:line="360" w:lineRule="auto"/>
        <w:ind w:firstLine="709"/>
        <w:rPr>
          <w:b/>
          <w:sz w:val="28"/>
        </w:rPr>
      </w:pPr>
      <w:r>
        <w:rPr>
          <w:b/>
          <w:sz w:val="28"/>
        </w:rPr>
        <w:t xml:space="preserve">                                               </w:t>
      </w:r>
    </w:p>
    <w:p w:rsidR="0086448E" w:rsidRDefault="0086448E" w:rsidP="00D26BB1">
      <w:pPr>
        <w:tabs>
          <w:tab w:val="left" w:pos="4111"/>
        </w:tabs>
        <w:ind w:right="5953"/>
        <w:jc w:val="both"/>
        <w:rPr>
          <w:sz w:val="28"/>
        </w:rPr>
      </w:pPr>
      <w:r>
        <w:rPr>
          <w:sz w:val="28"/>
        </w:rPr>
        <w:t>О   назначении  опроса  жителей Васьковского сельского поселения</w:t>
      </w:r>
    </w:p>
    <w:p w:rsidR="0086448E" w:rsidRDefault="0086448E" w:rsidP="00D26BB1">
      <w:pPr>
        <w:tabs>
          <w:tab w:val="left" w:pos="4111"/>
        </w:tabs>
        <w:ind w:right="5953"/>
        <w:jc w:val="both"/>
        <w:rPr>
          <w:sz w:val="28"/>
        </w:rPr>
      </w:pPr>
      <w:r>
        <w:rPr>
          <w:sz w:val="28"/>
        </w:rPr>
        <w:t>Починковского   района    Смоленской области</w:t>
      </w:r>
    </w:p>
    <w:p w:rsidR="0086448E" w:rsidRDefault="0086448E" w:rsidP="002149F7">
      <w:pPr>
        <w:jc w:val="both"/>
        <w:rPr>
          <w:sz w:val="28"/>
        </w:rPr>
      </w:pPr>
      <w:r>
        <w:rPr>
          <w:sz w:val="28"/>
        </w:rPr>
        <w:t xml:space="preserve">    </w:t>
      </w:r>
    </w:p>
    <w:p w:rsidR="0086448E" w:rsidRDefault="0086448E" w:rsidP="002149F7">
      <w:pPr>
        <w:jc w:val="both"/>
        <w:rPr>
          <w:sz w:val="28"/>
        </w:rPr>
      </w:pPr>
    </w:p>
    <w:p w:rsidR="0086448E" w:rsidRDefault="0086448E" w:rsidP="00636967">
      <w:pPr>
        <w:ind w:firstLine="567"/>
        <w:jc w:val="both"/>
        <w:rPr>
          <w:sz w:val="28"/>
        </w:rPr>
      </w:pPr>
      <w:r>
        <w:rPr>
          <w:sz w:val="28"/>
        </w:rPr>
        <w:t xml:space="preserve">     Совет депутатов муниципального образования «Починковский район» Смоленской области</w:t>
      </w:r>
    </w:p>
    <w:p w:rsidR="0086448E" w:rsidRDefault="0086448E" w:rsidP="00636967">
      <w:pPr>
        <w:ind w:firstLine="567"/>
        <w:jc w:val="both"/>
        <w:rPr>
          <w:sz w:val="28"/>
        </w:rPr>
      </w:pPr>
    </w:p>
    <w:p w:rsidR="0086448E" w:rsidRDefault="0086448E" w:rsidP="002149F7">
      <w:pPr>
        <w:jc w:val="both"/>
        <w:rPr>
          <w:b/>
          <w:sz w:val="28"/>
        </w:rPr>
      </w:pPr>
      <w:r>
        <w:rPr>
          <w:sz w:val="28"/>
        </w:rPr>
        <w:t xml:space="preserve">    </w:t>
      </w:r>
      <w:r>
        <w:rPr>
          <w:b/>
          <w:sz w:val="28"/>
        </w:rPr>
        <w:t>РЕШИЛ:</w:t>
      </w:r>
    </w:p>
    <w:p w:rsidR="0086448E" w:rsidRDefault="0086448E" w:rsidP="002149F7">
      <w:pPr>
        <w:jc w:val="both"/>
        <w:rPr>
          <w:sz w:val="28"/>
        </w:rPr>
      </w:pPr>
    </w:p>
    <w:p w:rsidR="0086448E" w:rsidRDefault="0086448E" w:rsidP="00F71943">
      <w:pPr>
        <w:ind w:firstLine="567"/>
        <w:jc w:val="both"/>
        <w:rPr>
          <w:sz w:val="28"/>
        </w:rPr>
      </w:pPr>
      <w:r>
        <w:rPr>
          <w:sz w:val="28"/>
        </w:rPr>
        <w:t xml:space="preserve">   1. Назначить  04 марта 2015 года опрос жителей Васьковского сельского поселения Починковского района Смоленской области по вопросу ликвидации филиала муниципального бюджетного образовательного учреждения  Васьковской средней общеобразовательной школы в д. Ворошилово.</w:t>
      </w:r>
    </w:p>
    <w:p w:rsidR="0086448E" w:rsidRDefault="0086448E" w:rsidP="002149F7">
      <w:pPr>
        <w:ind w:firstLine="567"/>
        <w:jc w:val="both"/>
        <w:rPr>
          <w:sz w:val="28"/>
        </w:rPr>
      </w:pPr>
      <w:r>
        <w:rPr>
          <w:sz w:val="28"/>
        </w:rPr>
        <w:t>Опрос проводится с 9.00 до 13.00.</w:t>
      </w:r>
    </w:p>
    <w:p w:rsidR="0086448E" w:rsidRDefault="0086448E" w:rsidP="002149F7">
      <w:pPr>
        <w:ind w:firstLine="567"/>
        <w:jc w:val="both"/>
        <w:rPr>
          <w:sz w:val="28"/>
        </w:rPr>
      </w:pPr>
      <w:r>
        <w:rPr>
          <w:sz w:val="28"/>
        </w:rPr>
        <w:t>2. Определить следующую формулировку вопроса:</w:t>
      </w:r>
    </w:p>
    <w:p w:rsidR="0086448E" w:rsidRDefault="0086448E" w:rsidP="002149F7">
      <w:pPr>
        <w:ind w:firstLine="567"/>
        <w:jc w:val="both"/>
        <w:rPr>
          <w:sz w:val="28"/>
        </w:rPr>
      </w:pPr>
      <w:r>
        <w:rPr>
          <w:sz w:val="28"/>
        </w:rPr>
        <w:t>-  «Ваше отношение к ликвидации филиала муниципального бюджетного образовательного учреждения  Васьковской средней общеобразовательной школы в д. Ворошилово («за» или «против»)».</w:t>
      </w:r>
    </w:p>
    <w:p w:rsidR="0086448E" w:rsidRDefault="0086448E" w:rsidP="002149F7">
      <w:pPr>
        <w:ind w:firstLine="567"/>
        <w:jc w:val="both"/>
        <w:rPr>
          <w:sz w:val="28"/>
        </w:rPr>
      </w:pPr>
      <w:r>
        <w:rPr>
          <w:sz w:val="28"/>
        </w:rPr>
        <w:t>3. Опрос провести в форме поименного выявления мнения участников опроса по месту жительства путем сбора подписей в опросном списке.</w:t>
      </w:r>
    </w:p>
    <w:p w:rsidR="0086448E" w:rsidRDefault="0086448E" w:rsidP="007D1AB8">
      <w:pPr>
        <w:ind w:firstLine="567"/>
        <w:jc w:val="both"/>
        <w:rPr>
          <w:sz w:val="28"/>
        </w:rPr>
      </w:pPr>
      <w:r>
        <w:rPr>
          <w:sz w:val="28"/>
        </w:rPr>
        <w:t>4. Опубликовать настоящее решение в газете «Сельская новь».</w:t>
      </w:r>
    </w:p>
    <w:p w:rsidR="0086448E" w:rsidRDefault="0086448E" w:rsidP="002149F7">
      <w:pPr>
        <w:jc w:val="both"/>
        <w:rPr>
          <w:sz w:val="28"/>
        </w:rPr>
      </w:pPr>
    </w:p>
    <w:p w:rsidR="0086448E" w:rsidRDefault="0086448E" w:rsidP="002149F7">
      <w:pPr>
        <w:jc w:val="both"/>
        <w:rPr>
          <w:sz w:val="28"/>
        </w:rPr>
      </w:pPr>
    </w:p>
    <w:p w:rsidR="0086448E" w:rsidRDefault="0086448E" w:rsidP="002149F7">
      <w:pPr>
        <w:jc w:val="both"/>
        <w:rPr>
          <w:sz w:val="28"/>
        </w:rPr>
      </w:pPr>
    </w:p>
    <w:p w:rsidR="0086448E" w:rsidRDefault="0086448E" w:rsidP="002149F7">
      <w:pPr>
        <w:jc w:val="both"/>
        <w:rPr>
          <w:sz w:val="28"/>
        </w:rPr>
      </w:pPr>
      <w:r>
        <w:rPr>
          <w:sz w:val="28"/>
        </w:rPr>
        <w:t xml:space="preserve">Глава муниципального образования </w:t>
      </w:r>
    </w:p>
    <w:p w:rsidR="0086448E" w:rsidRDefault="0086448E" w:rsidP="002149F7">
      <w:pPr>
        <w:jc w:val="both"/>
        <w:rPr>
          <w:sz w:val="28"/>
        </w:rPr>
      </w:pPr>
      <w:r>
        <w:rPr>
          <w:sz w:val="28"/>
        </w:rPr>
        <w:t>«Починковский район»</w:t>
      </w:r>
    </w:p>
    <w:p w:rsidR="0086448E" w:rsidRDefault="0086448E" w:rsidP="007D1AB8">
      <w:pPr>
        <w:jc w:val="both"/>
      </w:pPr>
      <w:r>
        <w:rPr>
          <w:sz w:val="28"/>
        </w:rPr>
        <w:t xml:space="preserve">Смоленской области                                                                       </w:t>
      </w:r>
      <w:r w:rsidRPr="00453CF1">
        <w:rPr>
          <w:b/>
          <w:sz w:val="28"/>
        </w:rPr>
        <w:t>В.Н. Мудряков</w:t>
      </w:r>
    </w:p>
    <w:sectPr w:rsidR="0086448E" w:rsidSect="007D1AB8">
      <w:headerReference w:type="default" r:id="rId7"/>
      <w:pgSz w:w="11906" w:h="16838"/>
      <w:pgMar w:top="284" w:right="566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48E" w:rsidRDefault="0086448E" w:rsidP="007D1AB8">
      <w:r>
        <w:separator/>
      </w:r>
    </w:p>
  </w:endnote>
  <w:endnote w:type="continuationSeparator" w:id="1">
    <w:p w:rsidR="0086448E" w:rsidRDefault="0086448E" w:rsidP="007D1A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48E" w:rsidRDefault="0086448E" w:rsidP="007D1AB8">
      <w:r>
        <w:separator/>
      </w:r>
    </w:p>
  </w:footnote>
  <w:footnote w:type="continuationSeparator" w:id="1">
    <w:p w:rsidR="0086448E" w:rsidRDefault="0086448E" w:rsidP="007D1A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48E" w:rsidRDefault="0086448E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86448E" w:rsidRDefault="0086448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9F7"/>
    <w:rsid w:val="00143FF9"/>
    <w:rsid w:val="001655FF"/>
    <w:rsid w:val="002149F7"/>
    <w:rsid w:val="003915B4"/>
    <w:rsid w:val="00434A01"/>
    <w:rsid w:val="0044255B"/>
    <w:rsid w:val="00453CF1"/>
    <w:rsid w:val="004B3FA7"/>
    <w:rsid w:val="00514A3D"/>
    <w:rsid w:val="005349AD"/>
    <w:rsid w:val="005615D8"/>
    <w:rsid w:val="00636967"/>
    <w:rsid w:val="0065389A"/>
    <w:rsid w:val="006B530B"/>
    <w:rsid w:val="007D1AB8"/>
    <w:rsid w:val="007F3795"/>
    <w:rsid w:val="0086448E"/>
    <w:rsid w:val="0088213C"/>
    <w:rsid w:val="008B7C79"/>
    <w:rsid w:val="008F036E"/>
    <w:rsid w:val="00974E1F"/>
    <w:rsid w:val="009946C2"/>
    <w:rsid w:val="009C7912"/>
    <w:rsid w:val="00B27198"/>
    <w:rsid w:val="00CF5DBA"/>
    <w:rsid w:val="00D26BB1"/>
    <w:rsid w:val="00D707F3"/>
    <w:rsid w:val="00DB10DD"/>
    <w:rsid w:val="00F71943"/>
    <w:rsid w:val="00F82C92"/>
    <w:rsid w:val="00F92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9F7"/>
    <w:rPr>
      <w:rFonts w:ascii="Times New Roman" w:eastAsia="Times New Roman" w:hAnsi="Times New Roman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F036E"/>
    <w:pPr>
      <w:keepNext/>
      <w:jc w:val="center"/>
      <w:outlineLvl w:val="4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F036E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707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07F3"/>
    <w:rPr>
      <w:rFonts w:ascii="Tahoma" w:hAnsi="Tahoma" w:cs="Tahoma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D707F3"/>
    <w:pPr>
      <w:ind w:firstLine="709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707F3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7D1AB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D1AB8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7D1AB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1AB8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583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3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196</Words>
  <Characters>1118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555</dc:creator>
  <cp:keywords/>
  <dc:description/>
  <cp:lastModifiedBy>Администрация</cp:lastModifiedBy>
  <cp:revision>2</cp:revision>
  <cp:lastPrinted>2014-10-28T08:30:00Z</cp:lastPrinted>
  <dcterms:created xsi:type="dcterms:W3CDTF">2015-02-26T12:50:00Z</dcterms:created>
  <dcterms:modified xsi:type="dcterms:W3CDTF">2015-02-26T12:50:00Z</dcterms:modified>
</cp:coreProperties>
</file>